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Hildesheimer Hbf - Rohbauarbeiten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